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19E13DDC" w:rsidR="00EA2B4A" w:rsidRDefault="006122B3" w:rsidP="006122B3">
      <w:pPr>
        <w:pStyle w:val="Akapitzlist"/>
        <w:spacing w:before="120" w:line="276" w:lineRule="auto"/>
        <w:ind w:left="284"/>
        <w:jc w:val="right"/>
        <w:outlineLvl w:val="0"/>
        <w:rPr>
          <w:rFonts w:cstheme="minorHAnsi"/>
          <w:b/>
          <w:sz w:val="20"/>
        </w:rPr>
      </w:pPr>
      <w:r w:rsidRPr="006122B3">
        <w:rPr>
          <w:rFonts w:cstheme="minorHAnsi"/>
          <w:b/>
          <w:sz w:val="20"/>
        </w:rPr>
        <w:t>Część 3</w:t>
      </w: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36CFE21D" w:rsidR="00EA2B4A" w:rsidRPr="00D954DC" w:rsidRDefault="00EA2B4A" w:rsidP="00D954DC">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5D0805" w:rsidRPr="005D0805">
        <w:rPr>
          <w:rFonts w:cstheme="minorHAnsi"/>
          <w:b/>
          <w:bCs/>
          <w:szCs w:val="18"/>
          <w:u w:val="single"/>
        </w:rPr>
        <w:t>Zgierz</w:t>
      </w:r>
      <w:r w:rsidR="005D0805">
        <w:rPr>
          <w:rFonts w:cstheme="minorHAnsi"/>
          <w:b/>
          <w:bCs/>
          <w:szCs w:val="18"/>
          <w:u w:val="single"/>
        </w:rPr>
        <w:t xml:space="preserve"> </w:t>
      </w:r>
      <w:r w:rsidR="005D0805" w:rsidRPr="005D0805">
        <w:rPr>
          <w:rFonts w:cstheme="minorHAnsi"/>
          <w:b/>
          <w:bCs/>
          <w:szCs w:val="18"/>
          <w:u w:val="single"/>
        </w:rPr>
        <w:t>-</w:t>
      </w:r>
      <w:r w:rsidR="005D0805">
        <w:rPr>
          <w:rFonts w:cstheme="minorHAnsi"/>
          <w:b/>
          <w:bCs/>
          <w:szCs w:val="18"/>
          <w:u w:val="single"/>
        </w:rPr>
        <w:t xml:space="preserve"> </w:t>
      </w:r>
      <w:r w:rsidR="005D0805" w:rsidRPr="005D0805">
        <w:rPr>
          <w:rFonts w:cstheme="minorHAnsi"/>
          <w:b/>
          <w:bCs/>
          <w:szCs w:val="18"/>
          <w:u w:val="single"/>
        </w:rPr>
        <w:t>Pabianice</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E108DF" w:rsidRPr="00E108DF">
        <w:rPr>
          <w:rFonts w:cstheme="minorHAnsi"/>
          <w:b/>
          <w:bCs/>
          <w:szCs w:val="18"/>
          <w:u w:val="single"/>
        </w:rPr>
        <w:t xml:space="preserve">Wymiana uszkodzonego kabla wcięcie 3 stacji wnętrzowych Pabianice ul. </w:t>
      </w:r>
      <w:proofErr w:type="spellStart"/>
      <w:r w:rsidR="00E108DF" w:rsidRPr="00E108DF">
        <w:rPr>
          <w:rFonts w:cstheme="minorHAnsi"/>
          <w:b/>
          <w:bCs/>
          <w:szCs w:val="18"/>
          <w:u w:val="single"/>
        </w:rPr>
        <w:t>Karniszewicka</w:t>
      </w:r>
      <w:proofErr w:type="spellEnd"/>
      <w:r w:rsidR="00E108DF" w:rsidRPr="00E108DF">
        <w:rPr>
          <w:rFonts w:cstheme="minorHAnsi"/>
          <w:b/>
          <w:bCs/>
          <w:szCs w:val="18"/>
          <w:u w:val="single"/>
        </w:rPr>
        <w:t xml:space="preserve"> /Piłsudskiego</w:t>
      </w:r>
      <w:r w:rsidR="00D3611C" w:rsidRPr="00D954DC">
        <w:rPr>
          <w:rFonts w:cstheme="minorHAnsi"/>
          <w:b/>
          <w:bCs/>
          <w:szCs w:val="18"/>
          <w:u w:val="single"/>
        </w:rPr>
        <w:t>”</w:t>
      </w:r>
      <w:r w:rsidRPr="00D954DC">
        <w:rPr>
          <w:rFonts w:cstheme="minorHAnsi"/>
          <w:szCs w:val="18"/>
        </w:rPr>
        <w:t xml:space="preserve"> – zgodnie z załącznikiem nr </w:t>
      </w:r>
      <w:r w:rsidRPr="00D954DC">
        <w:rPr>
          <w:rFonts w:cstheme="minorHAnsi"/>
          <w:b/>
          <w:szCs w:val="18"/>
        </w:rPr>
        <w:t xml:space="preserve">1.7 do </w:t>
      </w:r>
      <w:r w:rsidR="00D26965">
        <w:rPr>
          <w:rFonts w:cstheme="minorHAnsi"/>
          <w:b/>
          <w:szCs w:val="18"/>
        </w:rPr>
        <w:t>OPZ</w:t>
      </w:r>
      <w:r w:rsidRPr="00D954DC">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F3E7474" w:rsidR="00EA2B4A" w:rsidRPr="00507469" w:rsidRDefault="00B60ADE" w:rsidP="00EA2B4A">
      <w:pPr>
        <w:pStyle w:val="Akapitzlist"/>
        <w:spacing w:before="120" w:line="276" w:lineRule="auto"/>
        <w:ind w:left="284"/>
        <w:outlineLvl w:val="0"/>
        <w:rPr>
          <w:rFonts w:cs="Calibri"/>
          <w:bCs/>
          <w:szCs w:val="18"/>
        </w:rPr>
      </w:pPr>
      <w:r>
        <w:rPr>
          <w:rFonts w:cs="Calibri"/>
          <w:b/>
          <w:szCs w:val="18"/>
          <w:u w:val="single"/>
        </w:rPr>
        <w:t>1</w:t>
      </w:r>
      <w:r w:rsidR="005D0805">
        <w:rPr>
          <w:rFonts w:cs="Calibri"/>
          <w:b/>
          <w:szCs w:val="18"/>
          <w:u w:val="single"/>
        </w:rPr>
        <w:t>8</w:t>
      </w:r>
      <w:r w:rsidR="001B5651" w:rsidRPr="001B5651">
        <w:rPr>
          <w:rFonts w:cs="Calibri"/>
          <w:b/>
          <w:szCs w:val="18"/>
          <w:u w:val="single"/>
        </w:rPr>
        <w:t xml:space="preserve"> miesięcy</w:t>
      </w:r>
      <w:r w:rsidR="0054621F" w:rsidRPr="0054621F">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6587ED86" w:rsidR="00EA2B4A" w:rsidRPr="00784AAC" w:rsidRDefault="00EA2B4A" w:rsidP="00EA2B4A">
      <w:pPr>
        <w:rPr>
          <w:rFonts w:cstheme="minorHAnsi"/>
          <w:szCs w:val="18"/>
        </w:rPr>
      </w:pPr>
      <w:r w:rsidRPr="00784AAC">
        <w:rPr>
          <w:rFonts w:cstheme="minorHAnsi"/>
          <w:szCs w:val="18"/>
        </w:rPr>
        <w:t xml:space="preserve">Załącznik nr 1.5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168073B8" w14:textId="5D1CA340" w:rsidR="0080515B" w:rsidRPr="00784AAC" w:rsidRDefault="00EA2B4A" w:rsidP="00EA2B4A">
      <w:pPr>
        <w:rPr>
          <w:rFonts w:cstheme="minorHAnsi"/>
          <w:szCs w:val="18"/>
        </w:rPr>
      </w:pPr>
      <w:r w:rsidRPr="00784AAC">
        <w:rPr>
          <w:rFonts w:cstheme="minorHAnsi"/>
          <w:szCs w:val="18"/>
        </w:rPr>
        <w:t>Załącznik nr 1.8 – Mapk</w:t>
      </w:r>
      <w:r w:rsidR="00E108DF">
        <w:rPr>
          <w:rFonts w:cstheme="minorHAnsi"/>
          <w:szCs w:val="18"/>
        </w:rPr>
        <w:t>i</w:t>
      </w:r>
      <w:r w:rsidRPr="00784AAC">
        <w:rPr>
          <w:rFonts w:cstheme="minorHAnsi"/>
          <w:szCs w:val="18"/>
        </w:rPr>
        <w:t xml:space="preserve"> po</w:t>
      </w:r>
      <w:r w:rsidR="00C70282">
        <w:rPr>
          <w:rFonts w:cstheme="minorHAnsi"/>
          <w:szCs w:val="18"/>
        </w:rPr>
        <w:t>d</w:t>
      </w:r>
      <w:r w:rsidRPr="00784AAC">
        <w:rPr>
          <w:rFonts w:cstheme="minorHAnsi"/>
          <w:szCs w:val="18"/>
        </w:rPr>
        <w:t>glądow</w:t>
      </w:r>
      <w:r w:rsidR="00E108DF">
        <w:rPr>
          <w:rFonts w:cstheme="minorHAnsi"/>
          <w:szCs w:val="18"/>
        </w:rPr>
        <w:t>e</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9BF" w14:textId="77777777" w:rsidR="000C39CB" w:rsidRDefault="000C39CB" w:rsidP="00582CE9">
      <w:pPr>
        <w:spacing w:after="0"/>
      </w:pPr>
      <w:r>
        <w:separator/>
      </w:r>
    </w:p>
  </w:endnote>
  <w:endnote w:type="continuationSeparator" w:id="0">
    <w:p w14:paraId="6F11387B" w14:textId="77777777" w:rsidR="000C39CB" w:rsidRDefault="000C39C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1A486" w14:textId="77777777" w:rsidR="000C39CB" w:rsidRDefault="000C39CB" w:rsidP="00582CE9">
      <w:pPr>
        <w:spacing w:after="0"/>
      </w:pPr>
      <w:r>
        <w:separator/>
      </w:r>
    </w:p>
  </w:footnote>
  <w:footnote w:type="continuationSeparator" w:id="0">
    <w:p w14:paraId="1D1F4AEB" w14:textId="77777777" w:rsidR="000C39CB" w:rsidRDefault="000C39CB"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20FFE78F" w:rsidR="00347E8D" w:rsidRPr="006B2C28" w:rsidRDefault="00D26965" w:rsidP="00582CE9">
          <w:pPr>
            <w:suppressAutoHyphens/>
            <w:ind w:right="187"/>
            <w:rPr>
              <w:rFonts w:asciiTheme="majorHAnsi" w:hAnsiTheme="majorHAnsi"/>
              <w:color w:val="000000" w:themeColor="text1"/>
              <w:sz w:val="14"/>
              <w:szCs w:val="18"/>
            </w:rPr>
          </w:pPr>
          <w:r w:rsidRPr="00D26965">
            <w:rPr>
              <w:rFonts w:asciiTheme="majorHAnsi" w:hAnsiTheme="majorHAnsi"/>
              <w:color w:val="000000" w:themeColor="text1"/>
              <w:sz w:val="14"/>
              <w:szCs w:val="18"/>
            </w:rPr>
            <w:t>POST/DYS/OLD/GZ/01813/2026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E6"/>
    <w:rsid w:val="00031AF5"/>
    <w:rsid w:val="00033582"/>
    <w:rsid w:val="00033D9F"/>
    <w:rsid w:val="000362BA"/>
    <w:rsid w:val="0003687D"/>
    <w:rsid w:val="00036B40"/>
    <w:rsid w:val="00036D76"/>
    <w:rsid w:val="000378AF"/>
    <w:rsid w:val="00040B6D"/>
    <w:rsid w:val="00041142"/>
    <w:rsid w:val="00047D35"/>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7764B"/>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39CB"/>
    <w:rsid w:val="000C47A9"/>
    <w:rsid w:val="000C4CCC"/>
    <w:rsid w:val="000C57CC"/>
    <w:rsid w:val="000C679C"/>
    <w:rsid w:val="000D13E0"/>
    <w:rsid w:val="000D30F0"/>
    <w:rsid w:val="000D42BE"/>
    <w:rsid w:val="000D4A06"/>
    <w:rsid w:val="000D5886"/>
    <w:rsid w:val="000E0EB5"/>
    <w:rsid w:val="000E1564"/>
    <w:rsid w:val="000E1A7D"/>
    <w:rsid w:val="000E2B38"/>
    <w:rsid w:val="000E39FF"/>
    <w:rsid w:val="000E42E6"/>
    <w:rsid w:val="000E6687"/>
    <w:rsid w:val="000F6DC4"/>
    <w:rsid w:val="00101BCF"/>
    <w:rsid w:val="00101F33"/>
    <w:rsid w:val="00104502"/>
    <w:rsid w:val="00104583"/>
    <w:rsid w:val="00105097"/>
    <w:rsid w:val="00106F30"/>
    <w:rsid w:val="00107A1B"/>
    <w:rsid w:val="001112C2"/>
    <w:rsid w:val="00111CB9"/>
    <w:rsid w:val="00113AE2"/>
    <w:rsid w:val="00113AF1"/>
    <w:rsid w:val="001217A9"/>
    <w:rsid w:val="00121B51"/>
    <w:rsid w:val="00124536"/>
    <w:rsid w:val="00125A7F"/>
    <w:rsid w:val="001264B3"/>
    <w:rsid w:val="00126CEA"/>
    <w:rsid w:val="00127534"/>
    <w:rsid w:val="00131A4A"/>
    <w:rsid w:val="00131CED"/>
    <w:rsid w:val="00132B64"/>
    <w:rsid w:val="0013536F"/>
    <w:rsid w:val="0013684F"/>
    <w:rsid w:val="00136B64"/>
    <w:rsid w:val="0014036E"/>
    <w:rsid w:val="0014467B"/>
    <w:rsid w:val="00144D53"/>
    <w:rsid w:val="00145125"/>
    <w:rsid w:val="0014785F"/>
    <w:rsid w:val="0015033C"/>
    <w:rsid w:val="00150946"/>
    <w:rsid w:val="001556F0"/>
    <w:rsid w:val="00157930"/>
    <w:rsid w:val="00162D88"/>
    <w:rsid w:val="00167B53"/>
    <w:rsid w:val="00171242"/>
    <w:rsid w:val="00171C11"/>
    <w:rsid w:val="001727E8"/>
    <w:rsid w:val="00172B93"/>
    <w:rsid w:val="00175F4C"/>
    <w:rsid w:val="00183E52"/>
    <w:rsid w:val="001845CE"/>
    <w:rsid w:val="00185AAB"/>
    <w:rsid w:val="00192A23"/>
    <w:rsid w:val="001974F6"/>
    <w:rsid w:val="00197B59"/>
    <w:rsid w:val="001A2A0C"/>
    <w:rsid w:val="001A4996"/>
    <w:rsid w:val="001A5D2E"/>
    <w:rsid w:val="001A69CA"/>
    <w:rsid w:val="001B0061"/>
    <w:rsid w:val="001B4F6D"/>
    <w:rsid w:val="001B50E8"/>
    <w:rsid w:val="001B5651"/>
    <w:rsid w:val="001B6556"/>
    <w:rsid w:val="001D0490"/>
    <w:rsid w:val="001D1A8B"/>
    <w:rsid w:val="001D2EB1"/>
    <w:rsid w:val="001D3260"/>
    <w:rsid w:val="001D451A"/>
    <w:rsid w:val="001D5FCB"/>
    <w:rsid w:val="001D6C69"/>
    <w:rsid w:val="001E3897"/>
    <w:rsid w:val="001E6233"/>
    <w:rsid w:val="001E7E73"/>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067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14D9"/>
    <w:rsid w:val="00263DAB"/>
    <w:rsid w:val="00264A06"/>
    <w:rsid w:val="002654BF"/>
    <w:rsid w:val="00265B9D"/>
    <w:rsid w:val="00270752"/>
    <w:rsid w:val="00272133"/>
    <w:rsid w:val="00272149"/>
    <w:rsid w:val="00274049"/>
    <w:rsid w:val="002743D5"/>
    <w:rsid w:val="002750E1"/>
    <w:rsid w:val="00275885"/>
    <w:rsid w:val="002768AC"/>
    <w:rsid w:val="00277DBC"/>
    <w:rsid w:val="00280878"/>
    <w:rsid w:val="00280EAB"/>
    <w:rsid w:val="002872B5"/>
    <w:rsid w:val="00287C54"/>
    <w:rsid w:val="002942B6"/>
    <w:rsid w:val="002958A7"/>
    <w:rsid w:val="00297B23"/>
    <w:rsid w:val="002A2347"/>
    <w:rsid w:val="002A3129"/>
    <w:rsid w:val="002A3958"/>
    <w:rsid w:val="002A3984"/>
    <w:rsid w:val="002A4130"/>
    <w:rsid w:val="002A48F7"/>
    <w:rsid w:val="002A57C2"/>
    <w:rsid w:val="002A6187"/>
    <w:rsid w:val="002A6314"/>
    <w:rsid w:val="002A66E5"/>
    <w:rsid w:val="002A79E0"/>
    <w:rsid w:val="002B0D47"/>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B47"/>
    <w:rsid w:val="002D4CAD"/>
    <w:rsid w:val="002D54BA"/>
    <w:rsid w:val="002D607D"/>
    <w:rsid w:val="002D7386"/>
    <w:rsid w:val="002E14B1"/>
    <w:rsid w:val="002E1E05"/>
    <w:rsid w:val="002E396B"/>
    <w:rsid w:val="002F0453"/>
    <w:rsid w:val="002F10CA"/>
    <w:rsid w:val="002F50A9"/>
    <w:rsid w:val="002F52CA"/>
    <w:rsid w:val="002F7379"/>
    <w:rsid w:val="00300AE4"/>
    <w:rsid w:val="00302964"/>
    <w:rsid w:val="00302DE8"/>
    <w:rsid w:val="00303C67"/>
    <w:rsid w:val="00303E5F"/>
    <w:rsid w:val="00304C80"/>
    <w:rsid w:val="00306B38"/>
    <w:rsid w:val="00310CB3"/>
    <w:rsid w:val="00311A93"/>
    <w:rsid w:val="003138F0"/>
    <w:rsid w:val="003162CA"/>
    <w:rsid w:val="0032397B"/>
    <w:rsid w:val="003254C3"/>
    <w:rsid w:val="00326382"/>
    <w:rsid w:val="003301C3"/>
    <w:rsid w:val="003329FE"/>
    <w:rsid w:val="003332D3"/>
    <w:rsid w:val="003416E3"/>
    <w:rsid w:val="00342A59"/>
    <w:rsid w:val="00345315"/>
    <w:rsid w:val="00347E8D"/>
    <w:rsid w:val="00350CE1"/>
    <w:rsid w:val="00350EF8"/>
    <w:rsid w:val="00351B86"/>
    <w:rsid w:val="0035323D"/>
    <w:rsid w:val="00357D0B"/>
    <w:rsid w:val="00360164"/>
    <w:rsid w:val="00362C4E"/>
    <w:rsid w:val="00366FFB"/>
    <w:rsid w:val="0036754D"/>
    <w:rsid w:val="00367567"/>
    <w:rsid w:val="00370D98"/>
    <w:rsid w:val="00371173"/>
    <w:rsid w:val="003716AB"/>
    <w:rsid w:val="00371A75"/>
    <w:rsid w:val="00371C51"/>
    <w:rsid w:val="003723E2"/>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21D8"/>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32FC"/>
    <w:rsid w:val="0041606F"/>
    <w:rsid w:val="00417E23"/>
    <w:rsid w:val="004207FF"/>
    <w:rsid w:val="00421CA3"/>
    <w:rsid w:val="004220FD"/>
    <w:rsid w:val="00424CDB"/>
    <w:rsid w:val="004257E0"/>
    <w:rsid w:val="004322B6"/>
    <w:rsid w:val="004329A0"/>
    <w:rsid w:val="00432ADE"/>
    <w:rsid w:val="00433C96"/>
    <w:rsid w:val="004367FB"/>
    <w:rsid w:val="00436F85"/>
    <w:rsid w:val="00441BA8"/>
    <w:rsid w:val="0044580F"/>
    <w:rsid w:val="0044629B"/>
    <w:rsid w:val="00446544"/>
    <w:rsid w:val="00446871"/>
    <w:rsid w:val="004468BC"/>
    <w:rsid w:val="00446E2F"/>
    <w:rsid w:val="00451479"/>
    <w:rsid w:val="00451CC0"/>
    <w:rsid w:val="00452BA4"/>
    <w:rsid w:val="00460DFC"/>
    <w:rsid w:val="00463679"/>
    <w:rsid w:val="004644EA"/>
    <w:rsid w:val="004659AF"/>
    <w:rsid w:val="00466493"/>
    <w:rsid w:val="00466E40"/>
    <w:rsid w:val="004723B8"/>
    <w:rsid w:val="00473D75"/>
    <w:rsid w:val="00474D4A"/>
    <w:rsid w:val="0047759A"/>
    <w:rsid w:val="00481405"/>
    <w:rsid w:val="0048543D"/>
    <w:rsid w:val="00485D38"/>
    <w:rsid w:val="0048785B"/>
    <w:rsid w:val="004906BC"/>
    <w:rsid w:val="00491D7A"/>
    <w:rsid w:val="004925D9"/>
    <w:rsid w:val="00492AEE"/>
    <w:rsid w:val="00493DB5"/>
    <w:rsid w:val="00496273"/>
    <w:rsid w:val="004A0A0F"/>
    <w:rsid w:val="004A2B11"/>
    <w:rsid w:val="004A5021"/>
    <w:rsid w:val="004A5802"/>
    <w:rsid w:val="004A723C"/>
    <w:rsid w:val="004B0A5F"/>
    <w:rsid w:val="004B29F9"/>
    <w:rsid w:val="004B3D53"/>
    <w:rsid w:val="004B4DF5"/>
    <w:rsid w:val="004B55D0"/>
    <w:rsid w:val="004B754B"/>
    <w:rsid w:val="004C1942"/>
    <w:rsid w:val="004C2303"/>
    <w:rsid w:val="004C2F51"/>
    <w:rsid w:val="004D154B"/>
    <w:rsid w:val="004D1AE9"/>
    <w:rsid w:val="004D4C5F"/>
    <w:rsid w:val="004D63D5"/>
    <w:rsid w:val="004D678F"/>
    <w:rsid w:val="004E0B37"/>
    <w:rsid w:val="004E0D77"/>
    <w:rsid w:val="004E1AB0"/>
    <w:rsid w:val="004E4473"/>
    <w:rsid w:val="004E6497"/>
    <w:rsid w:val="004E7573"/>
    <w:rsid w:val="004E759D"/>
    <w:rsid w:val="004F0C4A"/>
    <w:rsid w:val="004F20AD"/>
    <w:rsid w:val="004F20F7"/>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3DEF"/>
    <w:rsid w:val="0051573E"/>
    <w:rsid w:val="00517579"/>
    <w:rsid w:val="00520308"/>
    <w:rsid w:val="00520787"/>
    <w:rsid w:val="0052445E"/>
    <w:rsid w:val="00532625"/>
    <w:rsid w:val="0053479E"/>
    <w:rsid w:val="00535E9B"/>
    <w:rsid w:val="00540DEC"/>
    <w:rsid w:val="00543693"/>
    <w:rsid w:val="005453F1"/>
    <w:rsid w:val="0054621F"/>
    <w:rsid w:val="00551FB7"/>
    <w:rsid w:val="00553BA0"/>
    <w:rsid w:val="00553E29"/>
    <w:rsid w:val="00554320"/>
    <w:rsid w:val="0055447C"/>
    <w:rsid w:val="005563FF"/>
    <w:rsid w:val="00562E63"/>
    <w:rsid w:val="0056616F"/>
    <w:rsid w:val="00567C5C"/>
    <w:rsid w:val="00573482"/>
    <w:rsid w:val="00574D7E"/>
    <w:rsid w:val="00580DA0"/>
    <w:rsid w:val="00582CE9"/>
    <w:rsid w:val="00583144"/>
    <w:rsid w:val="00584535"/>
    <w:rsid w:val="00584FE1"/>
    <w:rsid w:val="00585396"/>
    <w:rsid w:val="00586064"/>
    <w:rsid w:val="00586ECC"/>
    <w:rsid w:val="0058794A"/>
    <w:rsid w:val="005932BA"/>
    <w:rsid w:val="00593B17"/>
    <w:rsid w:val="005A354D"/>
    <w:rsid w:val="005A5B8C"/>
    <w:rsid w:val="005B0F3E"/>
    <w:rsid w:val="005B24A8"/>
    <w:rsid w:val="005B2B6D"/>
    <w:rsid w:val="005B36F4"/>
    <w:rsid w:val="005B3F04"/>
    <w:rsid w:val="005B4CFE"/>
    <w:rsid w:val="005B5810"/>
    <w:rsid w:val="005B6DC6"/>
    <w:rsid w:val="005B76BC"/>
    <w:rsid w:val="005C23E6"/>
    <w:rsid w:val="005C2D48"/>
    <w:rsid w:val="005C6812"/>
    <w:rsid w:val="005D0805"/>
    <w:rsid w:val="005D0AC0"/>
    <w:rsid w:val="005D118B"/>
    <w:rsid w:val="005D2D85"/>
    <w:rsid w:val="005D560F"/>
    <w:rsid w:val="005D7205"/>
    <w:rsid w:val="005D74EB"/>
    <w:rsid w:val="005E314E"/>
    <w:rsid w:val="005E330A"/>
    <w:rsid w:val="005E49ED"/>
    <w:rsid w:val="005E4AA3"/>
    <w:rsid w:val="005E4B4E"/>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22B3"/>
    <w:rsid w:val="00613F9F"/>
    <w:rsid w:val="00614321"/>
    <w:rsid w:val="00615F40"/>
    <w:rsid w:val="006177D2"/>
    <w:rsid w:val="006209AE"/>
    <w:rsid w:val="00623B01"/>
    <w:rsid w:val="006240E4"/>
    <w:rsid w:val="00624A36"/>
    <w:rsid w:val="00625BB0"/>
    <w:rsid w:val="006261BB"/>
    <w:rsid w:val="0063137D"/>
    <w:rsid w:val="00632314"/>
    <w:rsid w:val="00633CE4"/>
    <w:rsid w:val="00637859"/>
    <w:rsid w:val="006405B4"/>
    <w:rsid w:val="0064722A"/>
    <w:rsid w:val="00651856"/>
    <w:rsid w:val="0065322E"/>
    <w:rsid w:val="00654CF7"/>
    <w:rsid w:val="00655DA8"/>
    <w:rsid w:val="006566EC"/>
    <w:rsid w:val="00657232"/>
    <w:rsid w:val="00657C2E"/>
    <w:rsid w:val="00660237"/>
    <w:rsid w:val="006701EC"/>
    <w:rsid w:val="00670935"/>
    <w:rsid w:val="00670CE4"/>
    <w:rsid w:val="0067116D"/>
    <w:rsid w:val="0067354A"/>
    <w:rsid w:val="0067537D"/>
    <w:rsid w:val="00675584"/>
    <w:rsid w:val="0067572D"/>
    <w:rsid w:val="006775EE"/>
    <w:rsid w:val="00680F7C"/>
    <w:rsid w:val="00681BD4"/>
    <w:rsid w:val="006820ED"/>
    <w:rsid w:val="00683556"/>
    <w:rsid w:val="00693C96"/>
    <w:rsid w:val="00694A60"/>
    <w:rsid w:val="00694A9C"/>
    <w:rsid w:val="00696995"/>
    <w:rsid w:val="006A0331"/>
    <w:rsid w:val="006A4275"/>
    <w:rsid w:val="006B2C26"/>
    <w:rsid w:val="006C1BCE"/>
    <w:rsid w:val="006C350D"/>
    <w:rsid w:val="006C3527"/>
    <w:rsid w:val="006C4791"/>
    <w:rsid w:val="006C4B70"/>
    <w:rsid w:val="006C527C"/>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2E78"/>
    <w:rsid w:val="006F39F9"/>
    <w:rsid w:val="006F3B57"/>
    <w:rsid w:val="006F46B0"/>
    <w:rsid w:val="006F5F72"/>
    <w:rsid w:val="006F63F7"/>
    <w:rsid w:val="006F73AE"/>
    <w:rsid w:val="006F7595"/>
    <w:rsid w:val="00702687"/>
    <w:rsid w:val="00702909"/>
    <w:rsid w:val="00702BDC"/>
    <w:rsid w:val="00710355"/>
    <w:rsid w:val="0071119B"/>
    <w:rsid w:val="00713B03"/>
    <w:rsid w:val="00720ED1"/>
    <w:rsid w:val="007223F4"/>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3D07"/>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B791E"/>
    <w:rsid w:val="007C0A5A"/>
    <w:rsid w:val="007C1317"/>
    <w:rsid w:val="007C2418"/>
    <w:rsid w:val="007C2FF4"/>
    <w:rsid w:val="007C55AD"/>
    <w:rsid w:val="007C6687"/>
    <w:rsid w:val="007C67FA"/>
    <w:rsid w:val="007D0675"/>
    <w:rsid w:val="007D1209"/>
    <w:rsid w:val="007D1E2C"/>
    <w:rsid w:val="007D2539"/>
    <w:rsid w:val="007D49EE"/>
    <w:rsid w:val="007E188B"/>
    <w:rsid w:val="007E1A37"/>
    <w:rsid w:val="007E334D"/>
    <w:rsid w:val="007E356C"/>
    <w:rsid w:val="007E7F68"/>
    <w:rsid w:val="007F0041"/>
    <w:rsid w:val="007F08F9"/>
    <w:rsid w:val="007F340C"/>
    <w:rsid w:val="007F5577"/>
    <w:rsid w:val="007F6DF1"/>
    <w:rsid w:val="0080470C"/>
    <w:rsid w:val="00804BD6"/>
    <w:rsid w:val="0080515B"/>
    <w:rsid w:val="00806943"/>
    <w:rsid w:val="00812E3F"/>
    <w:rsid w:val="008130D5"/>
    <w:rsid w:val="008147D7"/>
    <w:rsid w:val="008156FE"/>
    <w:rsid w:val="0081735D"/>
    <w:rsid w:val="008202A3"/>
    <w:rsid w:val="008217CE"/>
    <w:rsid w:val="00823412"/>
    <w:rsid w:val="00823D91"/>
    <w:rsid w:val="0082453C"/>
    <w:rsid w:val="00827A7E"/>
    <w:rsid w:val="00827FCF"/>
    <w:rsid w:val="00830E74"/>
    <w:rsid w:val="00831596"/>
    <w:rsid w:val="008317F6"/>
    <w:rsid w:val="00832456"/>
    <w:rsid w:val="00833C36"/>
    <w:rsid w:val="00834673"/>
    <w:rsid w:val="00834D16"/>
    <w:rsid w:val="00837B4D"/>
    <w:rsid w:val="00841048"/>
    <w:rsid w:val="0084138D"/>
    <w:rsid w:val="00841871"/>
    <w:rsid w:val="00841CAD"/>
    <w:rsid w:val="00841F97"/>
    <w:rsid w:val="00842578"/>
    <w:rsid w:val="00843347"/>
    <w:rsid w:val="00847B49"/>
    <w:rsid w:val="00852695"/>
    <w:rsid w:val="008548B7"/>
    <w:rsid w:val="00857549"/>
    <w:rsid w:val="00860676"/>
    <w:rsid w:val="00861F8A"/>
    <w:rsid w:val="008644A0"/>
    <w:rsid w:val="00864FB8"/>
    <w:rsid w:val="00867243"/>
    <w:rsid w:val="008702F7"/>
    <w:rsid w:val="008707CC"/>
    <w:rsid w:val="00870CA2"/>
    <w:rsid w:val="00876277"/>
    <w:rsid w:val="00877FA9"/>
    <w:rsid w:val="00883F25"/>
    <w:rsid w:val="00884D47"/>
    <w:rsid w:val="00890FE7"/>
    <w:rsid w:val="008918CF"/>
    <w:rsid w:val="00893A83"/>
    <w:rsid w:val="00894B6A"/>
    <w:rsid w:val="00895919"/>
    <w:rsid w:val="0089633B"/>
    <w:rsid w:val="00896C84"/>
    <w:rsid w:val="008A0922"/>
    <w:rsid w:val="008A2EAB"/>
    <w:rsid w:val="008A410C"/>
    <w:rsid w:val="008A4DE9"/>
    <w:rsid w:val="008A593B"/>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37AD"/>
    <w:rsid w:val="00935B17"/>
    <w:rsid w:val="00936AC2"/>
    <w:rsid w:val="00940ED3"/>
    <w:rsid w:val="00942D5B"/>
    <w:rsid w:val="00943695"/>
    <w:rsid w:val="00944154"/>
    <w:rsid w:val="00944BEA"/>
    <w:rsid w:val="0094548F"/>
    <w:rsid w:val="00950C83"/>
    <w:rsid w:val="009556D6"/>
    <w:rsid w:val="00956145"/>
    <w:rsid w:val="00956D41"/>
    <w:rsid w:val="00957498"/>
    <w:rsid w:val="009577D9"/>
    <w:rsid w:val="009604EB"/>
    <w:rsid w:val="00960E55"/>
    <w:rsid w:val="0096232C"/>
    <w:rsid w:val="00962604"/>
    <w:rsid w:val="00964A31"/>
    <w:rsid w:val="00965ACD"/>
    <w:rsid w:val="00967227"/>
    <w:rsid w:val="00967DAD"/>
    <w:rsid w:val="00971C8B"/>
    <w:rsid w:val="00971E24"/>
    <w:rsid w:val="00972206"/>
    <w:rsid w:val="00972B41"/>
    <w:rsid w:val="009730F2"/>
    <w:rsid w:val="0097487E"/>
    <w:rsid w:val="00974AB9"/>
    <w:rsid w:val="009825D0"/>
    <w:rsid w:val="00983EBF"/>
    <w:rsid w:val="00984E39"/>
    <w:rsid w:val="0098502B"/>
    <w:rsid w:val="00986A6A"/>
    <w:rsid w:val="00986E3C"/>
    <w:rsid w:val="00987773"/>
    <w:rsid w:val="00992986"/>
    <w:rsid w:val="00992FE3"/>
    <w:rsid w:val="00995413"/>
    <w:rsid w:val="00995725"/>
    <w:rsid w:val="0099653A"/>
    <w:rsid w:val="009A0EE4"/>
    <w:rsid w:val="009A2CA3"/>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0C7"/>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D6B"/>
    <w:rsid w:val="009E7E57"/>
    <w:rsid w:val="009F3D58"/>
    <w:rsid w:val="009F4645"/>
    <w:rsid w:val="009F54B8"/>
    <w:rsid w:val="009F7604"/>
    <w:rsid w:val="009F7BEA"/>
    <w:rsid w:val="00A0059A"/>
    <w:rsid w:val="00A02C84"/>
    <w:rsid w:val="00A03CBB"/>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5967"/>
    <w:rsid w:val="00A467CA"/>
    <w:rsid w:val="00A473D7"/>
    <w:rsid w:val="00A5134A"/>
    <w:rsid w:val="00A5144A"/>
    <w:rsid w:val="00A5153E"/>
    <w:rsid w:val="00A52105"/>
    <w:rsid w:val="00A52D8E"/>
    <w:rsid w:val="00A54788"/>
    <w:rsid w:val="00A54BF6"/>
    <w:rsid w:val="00A54C4B"/>
    <w:rsid w:val="00A55533"/>
    <w:rsid w:val="00A56AC2"/>
    <w:rsid w:val="00A57E04"/>
    <w:rsid w:val="00A6049B"/>
    <w:rsid w:val="00A607D1"/>
    <w:rsid w:val="00A62B4C"/>
    <w:rsid w:val="00A656E4"/>
    <w:rsid w:val="00A659C6"/>
    <w:rsid w:val="00A65FE1"/>
    <w:rsid w:val="00A67F35"/>
    <w:rsid w:val="00A704F8"/>
    <w:rsid w:val="00A730B9"/>
    <w:rsid w:val="00A7626A"/>
    <w:rsid w:val="00A809BD"/>
    <w:rsid w:val="00A81CFB"/>
    <w:rsid w:val="00A81ECF"/>
    <w:rsid w:val="00A84EB0"/>
    <w:rsid w:val="00A85D6F"/>
    <w:rsid w:val="00A86383"/>
    <w:rsid w:val="00AA134E"/>
    <w:rsid w:val="00AA1CA3"/>
    <w:rsid w:val="00AA2C78"/>
    <w:rsid w:val="00AA3417"/>
    <w:rsid w:val="00AA550B"/>
    <w:rsid w:val="00AA5699"/>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611"/>
    <w:rsid w:val="00B00CE4"/>
    <w:rsid w:val="00B0459E"/>
    <w:rsid w:val="00B04EB2"/>
    <w:rsid w:val="00B05E1A"/>
    <w:rsid w:val="00B10201"/>
    <w:rsid w:val="00B10A71"/>
    <w:rsid w:val="00B11E68"/>
    <w:rsid w:val="00B168CB"/>
    <w:rsid w:val="00B1766D"/>
    <w:rsid w:val="00B17A2B"/>
    <w:rsid w:val="00B21683"/>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45F0A"/>
    <w:rsid w:val="00B505C0"/>
    <w:rsid w:val="00B51343"/>
    <w:rsid w:val="00B53D37"/>
    <w:rsid w:val="00B53F64"/>
    <w:rsid w:val="00B57759"/>
    <w:rsid w:val="00B607EA"/>
    <w:rsid w:val="00B6086D"/>
    <w:rsid w:val="00B60ADE"/>
    <w:rsid w:val="00B61FD1"/>
    <w:rsid w:val="00B62B32"/>
    <w:rsid w:val="00B638C7"/>
    <w:rsid w:val="00B67333"/>
    <w:rsid w:val="00B67776"/>
    <w:rsid w:val="00B67D39"/>
    <w:rsid w:val="00B67FA9"/>
    <w:rsid w:val="00B7367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D3F11"/>
    <w:rsid w:val="00BE0AE4"/>
    <w:rsid w:val="00BE1B7D"/>
    <w:rsid w:val="00BE38BB"/>
    <w:rsid w:val="00BE4E03"/>
    <w:rsid w:val="00BE54C0"/>
    <w:rsid w:val="00BF4D61"/>
    <w:rsid w:val="00C003C6"/>
    <w:rsid w:val="00C007C4"/>
    <w:rsid w:val="00C05FB6"/>
    <w:rsid w:val="00C10B09"/>
    <w:rsid w:val="00C113C3"/>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37ABB"/>
    <w:rsid w:val="00C40124"/>
    <w:rsid w:val="00C42A75"/>
    <w:rsid w:val="00C45F7E"/>
    <w:rsid w:val="00C4719E"/>
    <w:rsid w:val="00C4778D"/>
    <w:rsid w:val="00C5009D"/>
    <w:rsid w:val="00C53A22"/>
    <w:rsid w:val="00C55EC1"/>
    <w:rsid w:val="00C64A07"/>
    <w:rsid w:val="00C6569B"/>
    <w:rsid w:val="00C66B9A"/>
    <w:rsid w:val="00C70282"/>
    <w:rsid w:val="00C707D1"/>
    <w:rsid w:val="00C737A1"/>
    <w:rsid w:val="00C7678C"/>
    <w:rsid w:val="00C76D32"/>
    <w:rsid w:val="00C77BCF"/>
    <w:rsid w:val="00C808A0"/>
    <w:rsid w:val="00C813DF"/>
    <w:rsid w:val="00C817ED"/>
    <w:rsid w:val="00C81A4A"/>
    <w:rsid w:val="00C87081"/>
    <w:rsid w:val="00C874E6"/>
    <w:rsid w:val="00C9504B"/>
    <w:rsid w:val="00C96E50"/>
    <w:rsid w:val="00C973F3"/>
    <w:rsid w:val="00C9748D"/>
    <w:rsid w:val="00CB2D26"/>
    <w:rsid w:val="00CB3A6F"/>
    <w:rsid w:val="00CB4315"/>
    <w:rsid w:val="00CC3D46"/>
    <w:rsid w:val="00CC4D56"/>
    <w:rsid w:val="00CD0A27"/>
    <w:rsid w:val="00CD2022"/>
    <w:rsid w:val="00CD3E59"/>
    <w:rsid w:val="00CD4B4F"/>
    <w:rsid w:val="00CD6B68"/>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6965"/>
    <w:rsid w:val="00D2789C"/>
    <w:rsid w:val="00D319CD"/>
    <w:rsid w:val="00D31F75"/>
    <w:rsid w:val="00D3540C"/>
    <w:rsid w:val="00D3611C"/>
    <w:rsid w:val="00D4268E"/>
    <w:rsid w:val="00D44961"/>
    <w:rsid w:val="00D45682"/>
    <w:rsid w:val="00D456C2"/>
    <w:rsid w:val="00D51094"/>
    <w:rsid w:val="00D516C1"/>
    <w:rsid w:val="00D54323"/>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54DC"/>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070"/>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7B3"/>
    <w:rsid w:val="00DE6F71"/>
    <w:rsid w:val="00DF2ED5"/>
    <w:rsid w:val="00DF5439"/>
    <w:rsid w:val="00DF72C3"/>
    <w:rsid w:val="00E048E3"/>
    <w:rsid w:val="00E061A9"/>
    <w:rsid w:val="00E077A9"/>
    <w:rsid w:val="00E108DF"/>
    <w:rsid w:val="00E10E14"/>
    <w:rsid w:val="00E12540"/>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1D66"/>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0DB0"/>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1A4D"/>
    <w:rsid w:val="00EE350B"/>
    <w:rsid w:val="00EE5E2C"/>
    <w:rsid w:val="00EE69D4"/>
    <w:rsid w:val="00EF0A42"/>
    <w:rsid w:val="00EF624D"/>
    <w:rsid w:val="00F00878"/>
    <w:rsid w:val="00F01E75"/>
    <w:rsid w:val="00F032BE"/>
    <w:rsid w:val="00F0670E"/>
    <w:rsid w:val="00F12C24"/>
    <w:rsid w:val="00F1305D"/>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693"/>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5617"/>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3D2"/>
    <w:rsid w:val="00FA0862"/>
    <w:rsid w:val="00FA0F6A"/>
    <w:rsid w:val="00FA198D"/>
    <w:rsid w:val="00FA409C"/>
    <w:rsid w:val="00FA4D67"/>
    <w:rsid w:val="00FA5DDB"/>
    <w:rsid w:val="00FB0646"/>
    <w:rsid w:val="00FB1B18"/>
    <w:rsid w:val="00FB3E3B"/>
    <w:rsid w:val="00FB496A"/>
    <w:rsid w:val="00FB61C7"/>
    <w:rsid w:val="00FB7BF2"/>
    <w:rsid w:val="00FB7F6B"/>
    <w:rsid w:val="00FC04B8"/>
    <w:rsid w:val="00FC166A"/>
    <w:rsid w:val="00FC28F0"/>
    <w:rsid w:val="00FC2975"/>
    <w:rsid w:val="00FC3F87"/>
    <w:rsid w:val="00FC7563"/>
    <w:rsid w:val="00FC77E6"/>
    <w:rsid w:val="00FC7BB0"/>
    <w:rsid w:val="00FD01D8"/>
    <w:rsid w:val="00FD1CED"/>
    <w:rsid w:val="00FD22AB"/>
    <w:rsid w:val="00FD2808"/>
    <w:rsid w:val="00FD3338"/>
    <w:rsid w:val="00FD4B8D"/>
    <w:rsid w:val="00FE1281"/>
    <w:rsid w:val="00FE12A9"/>
    <w:rsid w:val="00FE13ED"/>
    <w:rsid w:val="00FE2FDB"/>
    <w:rsid w:val="00FE4AEE"/>
    <w:rsid w:val="00FE53C8"/>
    <w:rsid w:val="00FE5C16"/>
    <w:rsid w:val="00FE5CDC"/>
    <w:rsid w:val="00FE60E0"/>
    <w:rsid w:val="00FF17D0"/>
    <w:rsid w:val="00FF36C3"/>
    <w:rsid w:val="00FF40A6"/>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3.docx</dmsv2BaseFileName>
    <dmsv2BaseDisplayName xmlns="http://schemas.microsoft.com/sharepoint/v3">Załącznik nr 1 do SWZ - OPZ dla cz. 3</dmsv2BaseDisplayName>
    <dmsv2SWPP2ObjectNumber xmlns="http://schemas.microsoft.com/sharepoint/v3">POST/DYS/OLD/GZ/01813/2026                        </dmsv2SWPP2ObjectNumber>
    <dmsv2SWPP2SumMD5 xmlns="http://schemas.microsoft.com/sharepoint/v3">2155902f20b10e9e475364ee3b1da415</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25182182</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FJ3FSM7XJ42E-2125144245-27299</_dlc_DocId>
    <_dlc_DocIdUrl xmlns="a19cb1c7-c5c7-46d4-85ae-d83685407bba">
      <Url>https://swpp2.dms.gkpge.pl/sites/43/_layouts/15/DocIdRedir.aspx?ID=FJ3FSM7XJ42E-2125144245-27299</Url>
      <Description>FJ3FSM7XJ42E-2125144245-27299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C4198604-1CEA-49F5-B00C-23CFD66455F0}"/>
</file>

<file path=docProps/app.xml><?xml version="1.0" encoding="utf-8"?>
<Properties xmlns="http://schemas.openxmlformats.org/officeDocument/2006/extended-properties" xmlns:vt="http://schemas.openxmlformats.org/officeDocument/2006/docPropsVTypes">
  <Template>PGE word swz test</Template>
  <TotalTime>551</TotalTime>
  <Pages>17</Pages>
  <Words>5227</Words>
  <Characters>31364</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265</cp:revision>
  <cp:lastPrinted>2024-07-15T11:21:00Z</cp:lastPrinted>
  <dcterms:created xsi:type="dcterms:W3CDTF">2025-10-01T10:46:00Z</dcterms:created>
  <dcterms:modified xsi:type="dcterms:W3CDTF">2026-05-11T14:26:00Z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b8a736d8-88c1-4827-9c03-d5bf48a4681f</vt:lpwstr>
  </property>
</Properties>
</file>